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BBBAD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14:paraId="1030E9AC"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FB60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DF28" w:rsidR="00C44B8B" w:rsidRPr="004A5582" w:rsidRDefault="001C6D82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6D82">
              <w:rPr>
                <w:b/>
                <w:sz w:val="26"/>
                <w:szCs w:val="26"/>
                <w:lang w:val="en-US"/>
              </w:rPr>
              <w:t>203A</w:t>
            </w:r>
            <w:r w:rsidR="004A5582">
              <w:rPr>
                <w:b/>
                <w:sz w:val="26"/>
                <w:szCs w:val="26"/>
              </w:rPr>
              <w:t>_106</w:t>
            </w:r>
          </w:p>
        </w:tc>
      </w:tr>
      <w:tr w14:paraId="584FF7B0"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3574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2C97" w:rsidR="00C44B8B" w:rsidRPr="00716EF8" w:rsidRDefault="007D00B5" w:rsidP="00721C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16EF8">
              <w:rPr>
                <w:b/>
                <w:sz w:val="26"/>
                <w:szCs w:val="26"/>
                <w:lang w:val="en-US"/>
              </w:rPr>
              <w:t>2115908</w:t>
            </w:r>
          </w:p>
        </w:tc>
      </w:tr>
    </w:tbl>
    <w:p w14:paraId="40B4FABE" w:rsidR="00C44B8B" w:rsidRPr="00CB6078" w:rsidRDefault="00C44B8B" w:rsidP="00721CBC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45BE34D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47D8804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9177604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</w:r>
      <w:r w:rsidRPr="00CB6078">
        <w:rPr>
          <w:sz w:val="26"/>
          <w:szCs w:val="26"/>
        </w:rPr>
        <w:t>_______________________ /_____________</w:t>
      </w:r>
    </w:p>
    <w:p w14:paraId="67DFD4D5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FD335E8" w:rsidR="00C44B8B" w:rsidRPr="00CB6078" w:rsidRDefault="00C44B8B" w:rsidP="00C44B8B"/>
    <w:p w14:paraId="7B7EBABF" w:rsidR="00C44B8B" w:rsidRPr="00CB6078" w:rsidRDefault="00C44B8B" w:rsidP="00C44B8B"/>
    <w:p w14:paraId="117D5CF5" w:rsidR="00C44B8B" w:rsidRPr="00CB6078" w:rsidRDefault="00C44B8B" w:rsidP="00C44B8B"/>
    <w:p w14:paraId="2C930744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E706653" w:rsidR="004F6968" w:rsidRPr="00DF4202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D33EEE">
        <w:rPr>
          <w:b/>
          <w:sz w:val="26"/>
          <w:szCs w:val="26"/>
        </w:rPr>
        <w:t>(</w:t>
      </w:r>
      <w:r w:rsidR="007D00B5" w:rsidRPr="00716EF8">
        <w:rPr>
          <w:b/>
          <w:sz w:val="26"/>
          <w:szCs w:val="26"/>
        </w:rPr>
        <w:t>Уголок стальной равнополочный 75х7</w:t>
      </w:r>
      <w:r w:rsidR="00D33EEE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D33EEE">
        <w:rPr>
          <w:b/>
          <w:sz w:val="26"/>
          <w:szCs w:val="26"/>
          <w:u w:val="single"/>
        </w:rPr>
        <w:t>203</w:t>
      </w:r>
      <w:r w:rsidR="00620938" w:rsidRPr="00D33EEE">
        <w:rPr>
          <w:b/>
          <w:sz w:val="26"/>
          <w:szCs w:val="26"/>
          <w:u w:val="single"/>
          <w:lang w:val="en-US"/>
        </w:rPr>
        <w:t>A</w:t>
      </w:r>
    </w:p>
    <w:p w14:paraId="1992919C"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14:paraId="32A7DDEE" w:rsidR="00995D6B" w:rsidRDefault="00995D6B" w:rsidP="00995D6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B032E8F" w:rsidR="00995D6B" w:rsidRDefault="00995D6B" w:rsidP="00995D6B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6AC0EAA5" w:rsidR="00995D6B" w:rsidRDefault="00995D6B" w:rsidP="00995D6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CBE085" w:rsidR="00995D6B" w:rsidRPr="00CB6078" w:rsidRDefault="00995D6B" w:rsidP="00995D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7A6F20D2" w:rsidR="00995D6B" w:rsidRPr="00CB6078" w:rsidRDefault="00995D6B" w:rsidP="00995D6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56AADA9F" w:rsidR="00995D6B" w:rsidRPr="00CB6078" w:rsidRDefault="00995D6B" w:rsidP="00995D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7079F896" w:rsidR="00995D6B" w:rsidRPr="00CB6078" w:rsidRDefault="00995D6B" w:rsidP="00995D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E533AB" w:rsidR="00995D6B" w:rsidRPr="00CB6078" w:rsidRDefault="00995D6B" w:rsidP="00995D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0CDD9A" w:rsidR="00995D6B" w:rsidRPr="00CB6078" w:rsidRDefault="00995D6B" w:rsidP="00995D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79085AFC" w:rsidR="00995D6B" w:rsidRPr="00CB6078" w:rsidRDefault="00995D6B" w:rsidP="00995D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39FC85" w:rsidR="00995D6B" w:rsidRPr="00CB6078" w:rsidRDefault="00995D6B" w:rsidP="00995D6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06FD072" w:rsidR="00995D6B" w:rsidRPr="00CB6078" w:rsidRDefault="00995D6B" w:rsidP="00995D6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>2.3. Металлопрокат должен соответствовать требованиям:</w:t>
      </w:r>
    </w:p>
    <w:p w14:paraId="66863873" w:rsidR="00995D6B" w:rsidRPr="00FF548D" w:rsidRDefault="00995D6B" w:rsidP="00995D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4DBEFDF1" w:rsidR="00995D6B" w:rsidRPr="00CB6078" w:rsidRDefault="00995D6B" w:rsidP="00995D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574B716" w:rsidR="00995D6B" w:rsidRPr="00CB6078" w:rsidRDefault="00995D6B" w:rsidP="00995D6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7EA1BBC5" w:rsidR="00995D6B" w:rsidRPr="00CB6078" w:rsidRDefault="00995D6B" w:rsidP="00995D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DB1920" w:rsidR="00995D6B" w:rsidRPr="00CB6078" w:rsidRDefault="00995D6B" w:rsidP="00995D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0859F670" w:rsidR="00995D6B" w:rsidRPr="00CB6078" w:rsidRDefault="00995D6B" w:rsidP="00995D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BE1B83B" w:rsidR="00995D6B" w:rsidRPr="00CB6078" w:rsidRDefault="00995D6B" w:rsidP="00995D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0AC6A41" w:rsidR="00995D6B" w:rsidRPr="00CB6078" w:rsidRDefault="00995D6B" w:rsidP="00995D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5549B6CF" w:rsidR="00995D6B" w:rsidRDefault="00995D6B" w:rsidP="00995D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4442C2F7" w:rsidR="00995D6B" w:rsidRPr="00CB6078" w:rsidRDefault="00995D6B" w:rsidP="00995D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F3D071" w:rsidR="00995D6B" w:rsidRPr="00CB6078" w:rsidRDefault="00995D6B" w:rsidP="00995D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750F4C9C" w:rsidR="00995D6B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3028FCDD" w:rsidR="00995D6B" w:rsidRPr="00CB6078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40EFA2" w:rsidR="00995D6B" w:rsidRPr="00CB6078" w:rsidRDefault="00995D6B" w:rsidP="00995D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B5558FC" w:rsidR="00995D6B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1993DAA0" w:rsidR="00995D6B" w:rsidRPr="00CB6078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17DF0B" w:rsidR="00995D6B" w:rsidRPr="00CB6078" w:rsidRDefault="00995D6B" w:rsidP="00995D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2A677A" w:rsidR="00995D6B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39E758A9" w:rsidR="00995D6B" w:rsidRPr="00CB6078" w:rsidRDefault="00995D6B" w:rsidP="00995D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DB9FA3" w:rsidR="00995D6B" w:rsidRPr="00CB6078" w:rsidRDefault="00995D6B" w:rsidP="00995D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07365834" w:rsidR="00995D6B" w:rsidRPr="00CB6078" w:rsidRDefault="00995D6B" w:rsidP="00995D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44D628F" w:rsidR="00995D6B" w:rsidRPr="00CB6078" w:rsidRDefault="00995D6B" w:rsidP="00995D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0DBE0C" w:rsidR="00995D6B" w:rsidRPr="00CB6078" w:rsidRDefault="00995D6B" w:rsidP="00995D6B">
      <w:pPr>
        <w:rPr>
          <w:sz w:val="26"/>
          <w:szCs w:val="26"/>
        </w:rPr>
      </w:pPr>
    </w:p>
    <w:p w14:paraId="5E271920" w:rsidR="00995D6B" w:rsidRPr="00CB6078" w:rsidRDefault="00995D6B" w:rsidP="00995D6B">
      <w:pPr>
        <w:rPr>
          <w:sz w:val="26"/>
          <w:szCs w:val="26"/>
        </w:rPr>
      </w:pPr>
    </w:p>
    <w:p w14:paraId="4DB0BF34" w:rsidR="00995D6B" w:rsidRPr="00CB6078" w:rsidRDefault="00995D6B" w:rsidP="00995D6B">
      <w:pPr>
        <w:ind w:firstLine="0"/>
        <w:rPr>
          <w:sz w:val="22"/>
          <w:szCs w:val="22"/>
        </w:rPr>
      </w:pPr>
      <w:r w:rsidRPr="00CB6078">
        <w:rPr>
          <w:sz w:val="26"/>
          <w:szCs w:val="26"/>
        </w:rPr>
        <w:t>_____________________________________________/_________</w:t>
      </w:r>
      <w:r w:rsidR="00721CBC">
        <w:rPr>
          <w:sz w:val="26"/>
          <w:szCs w:val="26"/>
        </w:rPr>
        <w:t>_</w:t>
      </w:r>
      <w:r w:rsidRPr="00CB6078">
        <w:rPr>
          <w:sz w:val="26"/>
          <w:szCs w:val="26"/>
        </w:rPr>
        <w:t>_________/________________</w:t>
      </w: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14:paraId="756FDB27" w:rsidR="00D33EEE" w:rsidRDefault="00D33EEE" w:rsidP="00D33EEE">
      <w:pPr>
        <w:ind w:firstLine="0"/>
        <w:rPr>
          <w:sz w:val="26"/>
          <w:szCs w:val="26"/>
        </w:rPr>
      </w:pPr>
    </w:p>
    <w:p w14:paraId="15C1C8D9" w:rsidR="008A5CA5" w:rsidRPr="00CB6078" w:rsidRDefault="008A5CA5" w:rsidP="008F73A3">
      <w:pPr>
        <w:ind w:firstLine="0"/>
        <w:rPr>
          <w:sz w:val="26"/>
          <w:szCs w:val="26"/>
        </w:rPr>
      </w:pPr>
      <w:bookmarkStart w:id="0" w:name="_GoBack"/>
      <w:bookmarkEnd w:id="0"/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AC405" w:rsidR="003021F5" w:rsidRDefault="003021F5">
      <w:r>
        <w:separator/>
      </w:r>
    </w:p>
  </w:endnote>
  <w:endnote w:type="continuationSeparator" w:id="0">
    <w:p w14:paraId="15B857D9" w:rsidR="003021F5" w:rsidRDefault="0030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8D19A" w:rsidR="003021F5" w:rsidRDefault="003021F5">
      <w:r>
        <w:separator/>
      </w:r>
    </w:p>
  </w:footnote>
  <w:footnote w:type="continuationSeparator" w:id="0">
    <w:p w14:paraId="5C7AFE38" w:rsidR="003021F5" w:rsidRDefault="0030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920C0" w:rsidR="00AD7048" w:rsidRDefault="00CC0A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CCE691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B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D82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1F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A72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58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6EF8"/>
    <w:rsid w:val="0072028E"/>
    <w:rsid w:val="00721CB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0B5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D61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18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D6B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4B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5C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34D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1C5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9773D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A56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3EEE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202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2A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2F93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D575E3-6ED8-4BF2-982D-07EB67AA38EB}"/>
  <w14:docId w14:val="0F5298B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26AF-BC2C-4F41-A8B7-64BB54283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37ADE-D911-4B66-A741-8B6AFA05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AC2548-7CA4-43F3-8B3E-CCBFD09F9F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CB5C770-6352-483C-A7A7-22162227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2020-05-27T09:33:00Z</dcterms:created>
  <dcterms:modified xsi:type="dcterms:W3CDTF">2020-05-27T09:35:00Z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